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E09A8" w14:textId="5C4644A0" w:rsidR="00A7114D" w:rsidRDefault="00A7114D" w:rsidP="00A7114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</w:r>
      <w:r w:rsidR="00113AA3">
        <w:rPr>
          <w:rFonts w:cs="Arial"/>
          <w:b/>
          <w:noProof/>
          <w:sz w:val="24"/>
        </w:rPr>
        <w:t>S2-2308355</w:t>
      </w:r>
    </w:p>
    <w:p w14:paraId="275FC762" w14:textId="77777777" w:rsidR="00A7114D" w:rsidRDefault="00A7114D" w:rsidP="00A7114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6CD08520" w14:textId="06E557A3" w:rsidR="00A7114D" w:rsidRPr="00A7114D" w:rsidRDefault="00A7114D" w:rsidP="00A7114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D57CC4A" w14:textId="16900A53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4740">
        <w:rPr>
          <w:rFonts w:cs="Arial"/>
          <w:b/>
          <w:bCs/>
          <w:color w:val="808080"/>
          <w:sz w:val="26"/>
          <w:szCs w:val="26"/>
        </w:rPr>
        <w:t>S3-</w:t>
      </w:r>
      <w:r w:rsidR="00C35669">
        <w:rPr>
          <w:rFonts w:cs="Arial"/>
          <w:b/>
          <w:bCs/>
          <w:color w:val="808080"/>
          <w:sz w:val="26"/>
          <w:szCs w:val="26"/>
        </w:rPr>
        <w:t>234291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7F17D8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A3F26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06BA196E" w14:textId="4E0E86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3E1CD7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 w:rsidRPr="00105DC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F8B88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5D9A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A3F26">
        <w:rPr>
          <w:rFonts w:ascii="Arial" w:hAnsi="Arial" w:cs="Arial"/>
          <w:b/>
          <w:sz w:val="22"/>
          <w:szCs w:val="22"/>
        </w:rPr>
        <w:t>SA3</w:t>
      </w:r>
    </w:p>
    <w:p w14:paraId="2548326B" w14:textId="068BE0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F3F07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D8F9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Tao Wan</w:t>
      </w:r>
      <w:r w:rsidR="009C144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F9E069A" w14:textId="673C96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1A58FB8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BF5F1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5669">
        <w:rPr>
          <w:rFonts w:ascii="Arial" w:hAnsi="Arial" w:cs="Arial"/>
          <w:b/>
          <w:bCs/>
          <w:color w:val="808080"/>
          <w:sz w:val="26"/>
          <w:szCs w:val="26"/>
        </w:rPr>
        <w:t>S3-234290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BE2D7C5" w14:textId="136806B2" w:rsidR="000A3F26" w:rsidRDefault="007840C2" w:rsidP="000A3F26">
      <w:pPr>
        <w:rPr>
          <w:bCs/>
          <w:color w:val="0070C0"/>
        </w:rPr>
      </w:pPr>
      <w:r>
        <w:rPr>
          <w:bCs/>
          <w:color w:val="0070C0"/>
        </w:rPr>
        <w:t xml:space="preserve">SA3 </w:t>
      </w:r>
      <w:r w:rsidR="00D13D03">
        <w:rPr>
          <w:bCs/>
          <w:color w:val="0070C0"/>
        </w:rPr>
        <w:t>has</w:t>
      </w:r>
      <w:r>
        <w:rPr>
          <w:bCs/>
          <w:color w:val="0070C0"/>
        </w:rPr>
        <w:t xml:space="preserve"> discuss</w:t>
      </w:r>
      <w:r w:rsidR="00D13D03">
        <w:rPr>
          <w:bCs/>
          <w:color w:val="0070C0"/>
        </w:rPr>
        <w:t>ed</w:t>
      </w:r>
      <w:r>
        <w:rPr>
          <w:bCs/>
          <w:color w:val="0070C0"/>
        </w:rPr>
        <w:t xml:space="preserve"> the attached CR to add an NSWO authentication option to route authentication messages to the CH using AAA server via 5GC in SNPN. </w:t>
      </w:r>
    </w:p>
    <w:p w14:paraId="697D583E" w14:textId="25C23D4F" w:rsidR="00B97703" w:rsidRPr="002E3047" w:rsidRDefault="007840C2" w:rsidP="000F6242">
      <w:pPr>
        <w:rPr>
          <w:bCs/>
          <w:color w:val="0070C0"/>
        </w:rPr>
      </w:pPr>
      <w:r>
        <w:rPr>
          <w:bCs/>
          <w:color w:val="0070C0"/>
        </w:rPr>
        <w:t xml:space="preserve">However, this option is not covered in the NSWO architectures in TS 23.501. </w:t>
      </w:r>
      <w:r w:rsidR="000A3F26">
        <w:rPr>
          <w:bCs/>
          <w:color w:val="0070C0"/>
        </w:rPr>
        <w:t xml:space="preserve">SA3 kindly asks SA2 </w:t>
      </w:r>
      <w:r w:rsidR="009C1448">
        <w:rPr>
          <w:bCs/>
          <w:color w:val="0070C0"/>
        </w:rPr>
        <w:t xml:space="preserve">to </w:t>
      </w:r>
      <w:r w:rsidR="00C35669">
        <w:rPr>
          <w:bCs/>
          <w:color w:val="0070C0"/>
        </w:rPr>
        <w:t xml:space="preserve">provide feedback on the attached CR from architecture perspective and </w:t>
      </w:r>
      <w:r w:rsidR="000A3F26">
        <w:rPr>
          <w:bCs/>
          <w:color w:val="0070C0"/>
        </w:rPr>
        <w:t>consider adding this option to the NSWO architecture</w:t>
      </w:r>
      <w:r w:rsidR="009C1448">
        <w:rPr>
          <w:bCs/>
          <w:color w:val="0070C0"/>
        </w:rPr>
        <w:t>s</w:t>
      </w:r>
      <w:r w:rsidR="000A3F26">
        <w:rPr>
          <w:bCs/>
          <w:color w:val="0070C0"/>
        </w:rPr>
        <w:t xml:space="preserve"> in TS 23.501</w:t>
      </w:r>
      <w:r w:rsidR="00C35669">
        <w:rPr>
          <w:bCs/>
          <w:color w:val="0070C0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FF5D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F2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253CBA42" w:rsidR="00B97703" w:rsidRPr="002E3047" w:rsidRDefault="00B97703" w:rsidP="002E304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F26">
        <w:rPr>
          <w:color w:val="0070C0"/>
        </w:rPr>
        <w:t xml:space="preserve">SA3 kindly asks SA2 to provide feedback on </w:t>
      </w:r>
      <w:r w:rsidR="00C35669">
        <w:rPr>
          <w:color w:val="0070C0"/>
        </w:rPr>
        <w:t>the attached CR from architecture perspective.</w:t>
      </w:r>
      <w:r w:rsidR="000A3F26">
        <w:rPr>
          <w:color w:val="0070C0"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 w:rsidSect="00F239F7">
      <w:pgSz w:w="11907" w:h="16840" w:code="9"/>
      <w:pgMar w:top="1021" w:right="1021" w:bottom="90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6AF5D" w14:textId="77777777" w:rsidR="004D6527" w:rsidRDefault="004D6527">
      <w:pPr>
        <w:spacing w:after="0"/>
      </w:pPr>
      <w:r>
        <w:separator/>
      </w:r>
    </w:p>
  </w:endnote>
  <w:endnote w:type="continuationSeparator" w:id="0">
    <w:p w14:paraId="48A1DAA5" w14:textId="77777777" w:rsidR="004D6527" w:rsidRDefault="004D6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7F28E" w14:textId="77777777" w:rsidR="004D6527" w:rsidRDefault="004D6527">
      <w:pPr>
        <w:spacing w:after="0"/>
      </w:pPr>
      <w:r>
        <w:separator/>
      </w:r>
    </w:p>
  </w:footnote>
  <w:footnote w:type="continuationSeparator" w:id="0">
    <w:p w14:paraId="58E58496" w14:textId="77777777" w:rsidR="004D6527" w:rsidRDefault="004D65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7FA7"/>
    <w:rsid w:val="00074D3C"/>
    <w:rsid w:val="00080BCD"/>
    <w:rsid w:val="000A3F26"/>
    <w:rsid w:val="000B21DF"/>
    <w:rsid w:val="000E6116"/>
    <w:rsid w:val="000F6242"/>
    <w:rsid w:val="00103FF1"/>
    <w:rsid w:val="00105DC1"/>
    <w:rsid w:val="00113AA3"/>
    <w:rsid w:val="00196B59"/>
    <w:rsid w:val="001A14F2"/>
    <w:rsid w:val="001B3A86"/>
    <w:rsid w:val="001B763F"/>
    <w:rsid w:val="001F3BEB"/>
    <w:rsid w:val="001F3EE0"/>
    <w:rsid w:val="00220060"/>
    <w:rsid w:val="00226381"/>
    <w:rsid w:val="002473B2"/>
    <w:rsid w:val="002869FE"/>
    <w:rsid w:val="002E01C1"/>
    <w:rsid w:val="002E3047"/>
    <w:rsid w:val="002F1940"/>
    <w:rsid w:val="00322204"/>
    <w:rsid w:val="00383545"/>
    <w:rsid w:val="00391412"/>
    <w:rsid w:val="003C06D2"/>
    <w:rsid w:val="003F5E20"/>
    <w:rsid w:val="00404477"/>
    <w:rsid w:val="0043177A"/>
    <w:rsid w:val="00433500"/>
    <w:rsid w:val="00433F71"/>
    <w:rsid w:val="0043559E"/>
    <w:rsid w:val="00440D43"/>
    <w:rsid w:val="00441B3A"/>
    <w:rsid w:val="00470B44"/>
    <w:rsid w:val="00470DF6"/>
    <w:rsid w:val="00490D22"/>
    <w:rsid w:val="004D6527"/>
    <w:rsid w:val="004E3939"/>
    <w:rsid w:val="00526DDD"/>
    <w:rsid w:val="005B6433"/>
    <w:rsid w:val="005D5536"/>
    <w:rsid w:val="006052AD"/>
    <w:rsid w:val="0073766B"/>
    <w:rsid w:val="007840C2"/>
    <w:rsid w:val="00784BB0"/>
    <w:rsid w:val="007F4F92"/>
    <w:rsid w:val="008758B0"/>
    <w:rsid w:val="008D772F"/>
    <w:rsid w:val="00914CD1"/>
    <w:rsid w:val="009422CB"/>
    <w:rsid w:val="009603F6"/>
    <w:rsid w:val="009963AC"/>
    <w:rsid w:val="0099764C"/>
    <w:rsid w:val="009C01E1"/>
    <w:rsid w:val="009C1448"/>
    <w:rsid w:val="009E0B14"/>
    <w:rsid w:val="00A455B0"/>
    <w:rsid w:val="00A57D88"/>
    <w:rsid w:val="00A70448"/>
    <w:rsid w:val="00A7114D"/>
    <w:rsid w:val="00AA4FF3"/>
    <w:rsid w:val="00AE1B3E"/>
    <w:rsid w:val="00B26C3F"/>
    <w:rsid w:val="00B35644"/>
    <w:rsid w:val="00B94740"/>
    <w:rsid w:val="00B97703"/>
    <w:rsid w:val="00BA3D66"/>
    <w:rsid w:val="00C04BFC"/>
    <w:rsid w:val="00C17229"/>
    <w:rsid w:val="00C35669"/>
    <w:rsid w:val="00C764D3"/>
    <w:rsid w:val="00C80FF3"/>
    <w:rsid w:val="00CB2B16"/>
    <w:rsid w:val="00CF6087"/>
    <w:rsid w:val="00D13D03"/>
    <w:rsid w:val="00D14BB6"/>
    <w:rsid w:val="00D33624"/>
    <w:rsid w:val="00E003DF"/>
    <w:rsid w:val="00E2241D"/>
    <w:rsid w:val="00E71C4F"/>
    <w:rsid w:val="00E80DD4"/>
    <w:rsid w:val="00F239F7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C1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Frederic.Gabin@dolby.com Comment</cp:lastModifiedBy>
  <cp:revision>3</cp:revision>
  <cp:lastPrinted>2002-04-23T07:10:00Z</cp:lastPrinted>
  <dcterms:created xsi:type="dcterms:W3CDTF">2023-08-19T04:24:00Z</dcterms:created>
  <dcterms:modified xsi:type="dcterms:W3CDTF">2023-08-19T04:24:00Z</dcterms:modified>
</cp:coreProperties>
</file>